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AB10C" w14:textId="77777777" w:rsidR="00A034D1" w:rsidRPr="00A034D1" w:rsidRDefault="00A034D1" w:rsidP="00A034D1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Thomas OKEMAN</w:t>
      </w:r>
      <w:r>
        <w:rPr>
          <w:color w:val="000000"/>
        </w:rPr>
        <w:t xml:space="preserve">       </w:t>
      </w:r>
      <w:r w:rsidRPr="00A034D1">
        <w:rPr>
          <w:rStyle w:val="Hyperlink"/>
          <w:u w:val="none"/>
        </w:rPr>
        <w:t>(fl.1415)</w:t>
      </w:r>
    </w:p>
    <w:p w14:paraId="5567009C" w14:textId="4A4D44AE" w:rsidR="00A034D1" w:rsidRPr="00A034D1" w:rsidRDefault="00A034D1" w:rsidP="00A034D1">
      <w:pPr>
        <w:pStyle w:val="NoSpacing"/>
        <w:tabs>
          <w:tab w:val="left" w:pos="2400"/>
        </w:tabs>
        <w:jc w:val="both"/>
        <w:rPr>
          <w:color w:val="000000"/>
        </w:rPr>
      </w:pPr>
      <w:r w:rsidRPr="00A034D1">
        <w:rPr>
          <w:rStyle w:val="Hyperlink"/>
          <w:u w:val="none"/>
        </w:rPr>
        <w:t>Man-at-arms.</w:t>
      </w:r>
      <w:r>
        <w:rPr>
          <w:rStyle w:val="Hyperlink"/>
          <w:u w:val="none"/>
        </w:rPr>
        <w:tab/>
      </w:r>
      <w:bookmarkStart w:id="0" w:name="_GoBack"/>
      <w:bookmarkEnd w:id="0"/>
    </w:p>
    <w:p w14:paraId="6B8F460C" w14:textId="77777777" w:rsidR="00A034D1" w:rsidRDefault="00A034D1" w:rsidP="00A034D1">
      <w:pPr>
        <w:pStyle w:val="NoSpacing"/>
        <w:jc w:val="both"/>
        <w:rPr>
          <w:color w:val="000000"/>
        </w:rPr>
      </w:pPr>
    </w:p>
    <w:p w14:paraId="727F3158" w14:textId="77777777" w:rsidR="00A034D1" w:rsidRDefault="00A034D1" w:rsidP="00A034D1">
      <w:pPr>
        <w:pStyle w:val="NoSpacing"/>
        <w:jc w:val="both"/>
        <w:rPr>
          <w:color w:val="000000"/>
        </w:rPr>
      </w:pPr>
    </w:p>
    <w:p w14:paraId="1494E7E5" w14:textId="77777777" w:rsidR="00A034D1" w:rsidRDefault="00A034D1" w:rsidP="00A034D1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F90F776" w14:textId="77777777" w:rsidR="00A034D1" w:rsidRDefault="00A034D1" w:rsidP="00A034D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7723757" w14:textId="77777777" w:rsidR="00A034D1" w:rsidRDefault="00A034D1" w:rsidP="00A034D1">
      <w:pPr>
        <w:pStyle w:val="NoSpacing"/>
        <w:jc w:val="both"/>
        <w:rPr>
          <w:color w:val="000000"/>
        </w:rPr>
      </w:pPr>
    </w:p>
    <w:p w14:paraId="23C1FDC4" w14:textId="77777777" w:rsidR="00A034D1" w:rsidRDefault="00A034D1" w:rsidP="00A034D1">
      <w:pPr>
        <w:pStyle w:val="NoSpacing"/>
        <w:jc w:val="both"/>
        <w:rPr>
          <w:color w:val="000000"/>
        </w:rPr>
      </w:pPr>
    </w:p>
    <w:p w14:paraId="64311707" w14:textId="77777777" w:rsidR="00A034D1" w:rsidRDefault="00A034D1" w:rsidP="00A034D1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066ADF5D" w14:textId="77777777" w:rsidR="006B2F86" w:rsidRPr="00E71FC3" w:rsidRDefault="00A034D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81855" w14:textId="77777777" w:rsidR="00A034D1" w:rsidRDefault="00A034D1" w:rsidP="00E71FC3">
      <w:pPr>
        <w:spacing w:after="0" w:line="240" w:lineRule="auto"/>
      </w:pPr>
      <w:r>
        <w:separator/>
      </w:r>
    </w:p>
  </w:endnote>
  <w:endnote w:type="continuationSeparator" w:id="0">
    <w:p w14:paraId="5E3A232E" w14:textId="77777777" w:rsidR="00A034D1" w:rsidRDefault="00A034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F879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79DB8" w14:textId="77777777" w:rsidR="00A034D1" w:rsidRDefault="00A034D1" w:rsidP="00E71FC3">
      <w:pPr>
        <w:spacing w:after="0" w:line="240" w:lineRule="auto"/>
      </w:pPr>
      <w:r>
        <w:separator/>
      </w:r>
    </w:p>
  </w:footnote>
  <w:footnote w:type="continuationSeparator" w:id="0">
    <w:p w14:paraId="363766F2" w14:textId="77777777" w:rsidR="00A034D1" w:rsidRDefault="00A034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D1"/>
    <w:rsid w:val="001A7C09"/>
    <w:rsid w:val="00577BD5"/>
    <w:rsid w:val="006A1F77"/>
    <w:rsid w:val="00733BE7"/>
    <w:rsid w:val="00A034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578DB"/>
  <w15:chartTrackingRefBased/>
  <w15:docId w15:val="{A004A6B5-D49D-40D0-AF5A-7EBE58DD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034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2019-12-27T21:42:00Z</dcterms:created>
  <dcterms:modified xsi:type="dcterms:W3CDTF">2019-12-27T21:44:00Z</dcterms:modified>
</cp:coreProperties>
</file>